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97C54" w:rsidR="00D87A25" w:rsidP="00D87A25" w:rsidRDefault="00D87A25" w14:paraId="6858B484" w14:textId="77777777">
      <w:pPr>
        <w:jc w:val="center"/>
        <w:rPr>
          <w:rFonts w:ascii="DB Office" w:hAnsi="DB Office"/>
          <w:sz w:val="20"/>
        </w:rPr>
      </w:pPr>
    </w:p>
    <w:p w:rsidRPr="00397C54" w:rsidR="00D87A25" w:rsidP="00D87A25" w:rsidRDefault="00D87A25" w14:paraId="2E121ED2" w14:textId="77777777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:rsidRPr="00397C54" w:rsidR="00D87A25" w:rsidP="00D87A25" w:rsidRDefault="00D87A25" w14:paraId="0835233A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:rsidRPr="00397C54" w:rsidR="00D87A25" w:rsidP="00D87A25" w:rsidRDefault="00D87A25" w14:paraId="79951FB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:rsidRPr="00397C54" w:rsidR="00D87A25" w:rsidP="00C8663D" w:rsidRDefault="00BC7349" w14:paraId="68EF9449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C8663D">
        <w:rPr>
          <w:rFonts w:ascii="DB Office" w:hAnsi="DB Office"/>
          <w:sz w:val="16"/>
        </w:rPr>
        <w:instrText xml:space="preserve"> FORMTEXT </w:instrText>
      </w:r>
      <w:r w:rsidRPr="00C8663D" w:rsidR="00382596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Pr="00C8663D" w:rsidR="00D87A25">
        <w:rPr>
          <w:rFonts w:ascii="DB Office" w:hAnsi="DB Office"/>
          <w:sz w:val="16"/>
        </w:rPr>
        <w:br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name="Text7" w:id="1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1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4A18B3D3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30B7706F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:rsidRPr="00397C54" w:rsidR="00D87A25" w:rsidP="00D87A25" w:rsidRDefault="00D87A25" w14:paraId="08611072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125717" w14:paraId="0EC088C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Pr="00397C54" w:rsidR="00D87A25">
        <w:rPr>
          <w:rFonts w:ascii="DB Office" w:hAnsi="DB Office"/>
          <w:sz w:val="16"/>
        </w:rPr>
        <w:t>eistung:</w:t>
      </w:r>
    </w:p>
    <w:bookmarkStart w:name="_Hlk23314980" w:id="2"/>
    <w:p w:rsidRPr="00397C54" w:rsidR="00D87A25" w:rsidP="00C8663D" w:rsidRDefault="00C8663D" w14:paraId="0B4C304F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ABS 46/2 Emmerich - Oberhausen, BA1, EÜ Landgraben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04E5FD67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:rsidRPr="00397C54" w:rsidR="00D87A25" w:rsidP="00D87A25" w:rsidRDefault="00D87A25" w14:paraId="0636FC76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067FFC82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name="_Hlk23314990" w:id="4"/>
    <w:p w:rsidR="001A71DB" w:rsidP="00C8663D" w:rsidRDefault="00C8663D" w14:paraId="7706BF32" w14:textId="77777777">
      <w:pPr>
        <w:pBdr>
          <w:left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6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7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:rsidRPr="00397C54" w:rsidR="00C8663D" w:rsidP="00D87A25" w:rsidRDefault="00C8663D" w14:paraId="58E1D54D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20"/>
        </w:rPr>
      </w:pPr>
    </w:p>
    <w:p w:rsidRPr="00397C54" w:rsidR="00D87A25" w:rsidP="00DC16F7" w:rsidRDefault="00D87A25" w14:paraId="6AC0D9C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name="_Hlk23315001" w:id="9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0"/>
      <w:r w:rsidR="00C8663D">
        <w:rPr>
          <w:rFonts w:ascii="DB Office" w:hAnsi="DB Office"/>
          <w:sz w:val="16"/>
        </w:rPr>
        <w:instrText xml:space="preserve"> FORMTEXT </w:instrText>
      </w:r>
      <w:r w:rsidRPr="006B1AE6"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:rsidRPr="00397C54" w:rsidR="00D87A25" w:rsidP="00D87A25" w:rsidRDefault="00D87A25" w14:paraId="03700D07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7CB07592" w14:textId="77777777">
      <w:pPr>
        <w:keepLines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189B4C71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name="_Hlk23315006" w:id="11"/>
    <w:p w:rsidR="001A71DB" w:rsidP="00422F60" w:rsidRDefault="00C8663D" w14:paraId="18D03BD5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2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Sara Dushaj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3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4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5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:rsidRPr="00397C54" w:rsidR="00C8663D" w:rsidP="00D87A25" w:rsidRDefault="00C8663D" w14:paraId="07941760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20"/>
        </w:rPr>
      </w:pPr>
    </w:p>
    <w:p w:rsidRPr="00397C54" w:rsidR="00D87A25" w:rsidP="00D87A25" w:rsidRDefault="00D87A25" w14:paraId="57516BCE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Er leistet die Sicherheit in Form dieser Bürgschaft.</w:t>
      </w:r>
    </w:p>
    <w:p w:rsidRPr="00397C54" w:rsidR="00D87A25" w:rsidP="00D87A25" w:rsidRDefault="00D87A25" w14:paraId="69A1A4EF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:rsidRPr="00397C54" w:rsidR="00D87A25" w:rsidP="00D87A25" w:rsidRDefault="00D87A25" w14:paraId="794162A0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name="_Hlk23315013" w:id="16"/>
    <w:p w:rsidRPr="00A51701" w:rsidR="00C8663D" w:rsidP="00C8663D" w:rsidRDefault="00C8663D" w14:paraId="5C71935A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7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:rsidRPr="00397C54" w:rsidR="00D87A25" w:rsidP="00C8663D" w:rsidRDefault="00C8663D" w14:paraId="0C2ECE0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Pr="00397C54" w:rsidR="00D87A25">
        <w:rPr>
          <w:rFonts w:ascii="DB Office" w:hAnsi="DB Office"/>
          <w:sz w:val="20"/>
        </w:rPr>
        <w:br/>
      </w:r>
    </w:p>
    <w:p w:rsidRPr="00397C54" w:rsidR="00D87A25" w:rsidP="00D87A25" w:rsidRDefault="00D87A25" w14:paraId="7AA265FD" w14:textId="77777777">
      <w:pPr>
        <w:rPr>
          <w:rFonts w:ascii="DB Office" w:hAnsi="DB Office"/>
          <w:sz w:val="16"/>
        </w:rPr>
      </w:pPr>
    </w:p>
    <w:p w:rsidRPr="00397C54" w:rsidR="00D87A25" w:rsidP="00D87A25" w:rsidRDefault="00D87A25" w14:paraId="432F8263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397C54" w:rsidR="00D04120">
        <w:rPr>
          <w:rFonts w:ascii="DB Office" w:hAnsi="DB Office"/>
          <w:sz w:val="19"/>
        </w:rPr>
        <w:t>rag bis zu einer Gesamthöhe von</w:t>
      </w:r>
    </w:p>
    <w:p w:rsidRPr="00397C54" w:rsidR="00D87A25" w:rsidP="00D87A25" w:rsidRDefault="00D87A25" w14:paraId="10A9E3F6" w14:textId="77777777">
      <w:pPr>
        <w:spacing w:line="120" w:lineRule="exact"/>
        <w:rPr>
          <w:rFonts w:ascii="DB Office" w:hAnsi="DB Office"/>
          <w:sz w:val="19"/>
        </w:rPr>
      </w:pPr>
    </w:p>
    <w:p w:rsidRPr="00397C54" w:rsidR="00D87A25" w:rsidP="00D87A25" w:rsidRDefault="001A71DB" w14:paraId="609B1F98" w14:textId="77777777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9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0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20"/>
    </w:p>
    <w:p w:rsidRPr="00397C54" w:rsidR="00D87A25" w:rsidP="00D87A25" w:rsidRDefault="00D87A25" w14:paraId="3A17F225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Pr="00397C54" w:rsidR="00D04120">
        <w:rPr>
          <w:rFonts w:ascii="DB Office" w:hAnsi="DB Office"/>
          <w:sz w:val="19"/>
        </w:rPr>
        <w:t>....................... EUR, (i.</w:t>
      </w:r>
      <w:r w:rsidRPr="00397C54" w:rsidR="00BC1C43">
        <w:rPr>
          <w:rFonts w:ascii="DB Office" w:hAnsi="DB Office"/>
          <w:sz w:val="19"/>
        </w:rPr>
        <w:t xml:space="preserve"> </w:t>
      </w:r>
      <w:r w:rsidRPr="00397C54" w:rsidR="00D04120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:rsidRPr="00397C54" w:rsidR="00D87A25" w:rsidP="00D87A25" w:rsidRDefault="00D87A25" w14:paraId="43B14CCF" w14:textId="77777777">
      <w:pPr>
        <w:rPr>
          <w:rFonts w:ascii="DB Office" w:hAnsi="DB Office"/>
          <w:sz w:val="19"/>
        </w:rPr>
      </w:pPr>
    </w:p>
    <w:p w:rsidRPr="00397C54" w:rsidR="00D87A25" w:rsidP="00D87A25" w:rsidRDefault="00D87A25" w14:paraId="03DC731A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:rsidRPr="00397C54" w:rsidR="00D87A25" w:rsidP="00D87A25" w:rsidRDefault="00D87A25" w14:paraId="3B384E0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7A15B150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Pr="00397C54" w:rsidR="00B56B55">
        <w:rPr>
          <w:rFonts w:ascii="DB Office" w:hAnsi="DB Office"/>
          <w:sz w:val="19"/>
        </w:rPr>
        <w:t>Voraus</w:t>
      </w:r>
      <w:r w:rsidRPr="00397C54" w:rsidR="00FF62B3">
        <w:rPr>
          <w:rFonts w:ascii="DB Office" w:hAnsi="DB Office"/>
          <w:sz w:val="19"/>
        </w:rPr>
        <w:t>k</w:t>
      </w:r>
      <w:r w:rsidRPr="00397C54" w:rsidR="00B56B55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Pr="00397C54" w:rsidR="00D04120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:rsidRPr="00397C54" w:rsidR="00D87A25" w:rsidP="00D87A25" w:rsidRDefault="00D87A25" w14:paraId="2D403D4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4A1C84" w:rsidRDefault="00D87A25" w14:paraId="147C9AE7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bindend.</w:t>
      </w:r>
    </w:p>
    <w:p w:rsidRPr="00397C54" w:rsidR="00D87A25" w:rsidP="00D87A25" w:rsidRDefault="00D87A25" w14:paraId="0B4F40ED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="00D87A25" w:rsidP="00D87A25" w:rsidRDefault="00D87A25" w14:paraId="7A7A6FA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C8663D" w:rsidP="00D87A25" w:rsidRDefault="00C8663D" w14:paraId="461961C8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="00C8663D" w:rsidP="00D87A25" w:rsidRDefault="00C8663D" w14:paraId="56C91DE1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C8663D" w:rsidP="00D87A25" w:rsidRDefault="00C8663D" w14:paraId="7C8C33FA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D87A25" w:rsidP="00D87A25" w:rsidRDefault="00D87A25" w14:paraId="29B2E599" w14:textId="77777777">
      <w:pPr>
        <w:jc w:val="both"/>
        <w:rPr>
          <w:rFonts w:ascii="DB Office" w:hAnsi="DB Office"/>
          <w:sz w:val="19"/>
        </w:rPr>
      </w:pPr>
    </w:p>
    <w:bookmarkStart w:name="_Hlk23315168" w:id="21"/>
    <w:p w:rsidRPr="002312B9" w:rsidR="00C8663D" w:rsidP="00C8663D" w:rsidRDefault="00C8663D" w14:paraId="4F1EE816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2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:rsidRPr="00397C54" w:rsidR="00D87A25" w:rsidP="00D87A25" w:rsidRDefault="00D87A25" w14:paraId="6FBA7519" w14:textId="77777777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:rsidRPr="00397C54" w:rsidR="00D87A25" w:rsidP="00D87A25" w:rsidRDefault="00D87A25" w14:paraId="5F2B2981" w14:textId="77777777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:rsidRPr="00397C54" w:rsidR="00715ECB" w:rsidRDefault="00715ECB" w14:paraId="15E42996" w14:textId="77777777">
      <w:pPr>
        <w:rPr>
          <w:rFonts w:ascii="DB Office" w:hAnsi="DB Office"/>
        </w:rPr>
      </w:pPr>
    </w:p>
    <w:sectPr w:rsidRPr="00397C54" w:rsidR="00715EC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6247059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514624" w:rsidRDefault="00514624" w14:paraId="3A09491B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514624" w:rsidRDefault="00514624" w14:paraId="114656B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514624" w:rsidRDefault="00514624" w14:paraId="52799660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514624" w:rsidRDefault="00514624" w14:paraId="7165AAE7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3B1245" w:rsidR="00514624" w:rsidP="00C57F19" w:rsidRDefault="00E27880" w14:paraId="7A7113A5" w14:textId="77777777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Pr="003B1245" w:rsidR="00715ECB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Pr="003B1245" w:rsidR="00715ECB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Pr="003B1245" w:rsidR="00514624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:rsidRPr="003B1245" w:rsidR="00514624" w:rsidRDefault="00715ECB" w14:paraId="5F0B893D" w14:textId="77777777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Pr="003B1245" w:rsidR="00E61C18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:rsidRPr="003B1245" w:rsidR="00514624" w:rsidRDefault="00514624" w14:paraId="589CE35E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57F19" w:rsidR="00514624" w:rsidRDefault="00C57F19" w14:paraId="38B358A4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:rsidRPr="003B1245" w:rsidR="00514624" w:rsidRDefault="00514624" w14:paraId="535C6232" w14:textId="77777777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Pr="003B1245" w:rsidR="006F7A80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 w:rsidR="00715ECB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Pr="003B1245" w:rsid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Pr="003B1245" w:rsidR="00E27880">
            <w:rPr>
              <w:rFonts w:ascii="DB Office" w:hAnsi="DB Office"/>
              <w:sz w:val="16"/>
            </w:rPr>
            <w:t>3</w:t>
          </w:r>
          <w:r w:rsidRPr="003B1245" w:rsidR="003B1245">
            <w:rPr>
              <w:rFonts w:ascii="DB Office" w:hAnsi="DB Office"/>
              <w:sz w:val="16"/>
            </w:rPr>
            <w:t>0</w:t>
          </w:r>
          <w:r w:rsidRPr="003B1245" w:rsidR="00E27880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297</w:t>
          </w:r>
          <w:r w:rsidRPr="003B1245" w:rsidR="00E27880">
            <w:rPr>
              <w:rFonts w:ascii="DB Office" w:hAnsi="DB Office"/>
              <w:sz w:val="16"/>
            </w:rPr>
            <w:t>-</w:t>
          </w:r>
          <w:r w:rsidRPr="003B1245" w:rsid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:rsidR="00514624" w:rsidRDefault="00514624" w14:paraId="1A2FF11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:rsidRPr="003B1245" w:rsidR="00455ADF" w:rsidP="003D594B" w:rsidRDefault="00455ADF" w14:paraId="3C416396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514624" w:rsidRDefault="00514624" w14:paraId="296CFB3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514624" w:rsidRDefault="00514624" w14:paraId="36646E62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514624" w:rsidRDefault="00514624" w14:paraId="45EB6ECE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514624" w:rsidRDefault="00514624" w14:paraId="7406C06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514624" w:rsidRDefault="00514624" w14:paraId="294C73DF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514624" w:rsidRDefault="00514624" w14:paraId="7505ECE7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514624" w:rsidRDefault="00514624" w14:paraId="7F5E5146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514624" w:rsidRDefault="00514624" w14:paraId="03214311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316DCF9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Props1.xml><?xml version="1.0" encoding="utf-8"?>
<ds:datastoreItem xmlns:ds="http://schemas.openxmlformats.org/officeDocument/2006/customXml" ds:itemID="{76D367C5-5052-4A5E-8091-D0209935D392}"/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Marko Schlüter</cp:lastModifiedBy>
  <cp:revision>2</cp:revision>
  <cp:lastPrinted>2011-06-24T07:55:00Z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